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B40853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220CF70" w14:textId="77777777" w:rsidR="009F4B9D" w:rsidRPr="00F54AB0" w:rsidRDefault="009F4B9D" w:rsidP="009F4B9D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3FC2A460" w14:textId="77777777" w:rsidR="009F4B9D" w:rsidRPr="00F54AB0" w:rsidRDefault="009F4B9D" w:rsidP="009F4B9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2928C28E" w14:textId="6C11BC4E" w:rsidR="009F4B9D" w:rsidRPr="00F54AB0" w:rsidRDefault="009F4B9D" w:rsidP="009F4B9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inscripciones presenciales es el </w:t>
      </w:r>
      <w:r w:rsidR="00262EA9">
        <w:rPr>
          <w:rFonts w:ascii="Arial" w:hAnsi="Arial" w:cs="Arial"/>
        </w:rPr>
        <w:t>miércoles 11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79172263" w14:textId="27CAED11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presentar </w:t>
      </w:r>
      <w:r w:rsidR="00C454F2">
        <w:rPr>
          <w:rFonts w:ascii="Arial" w:hAnsi="Arial" w:cs="Arial"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6B47620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candidato.</w:t>
      </w:r>
    </w:p>
    <w:p w14:paraId="2C3531B4" w14:textId="32CCD464" w:rsidR="00EE4DEC" w:rsidRPr="00C6422C" w:rsidRDefault="0099143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61881"/>
      <w:r w:rsidRPr="00991432">
        <w:rPr>
          <w:rFonts w:ascii="Arial" w:hAnsi="Arial" w:cs="Arial"/>
        </w:rPr>
        <w:t>Boleta de pago del último mes</w:t>
      </w:r>
      <w:r w:rsidR="001D5839">
        <w:rPr>
          <w:rFonts w:ascii="Arial" w:hAnsi="Arial" w:cs="Arial"/>
        </w:rPr>
        <w:t xml:space="preserve"> de cada candidato</w:t>
      </w:r>
      <w:bookmarkEnd w:id="0"/>
      <w:r w:rsidR="0036676B" w:rsidRPr="00C6422C">
        <w:rPr>
          <w:rFonts w:ascii="Arial" w:hAnsi="Arial" w:cs="Arial"/>
        </w:rPr>
        <w:t>.</w:t>
      </w:r>
    </w:p>
    <w:p w14:paraId="0FC089FB" w14:textId="2131ECEC" w:rsidR="00EE4DEC" w:rsidRPr="00C6422C" w:rsidRDefault="00EE4DEC" w:rsidP="00EE4DEC">
      <w:pPr>
        <w:spacing w:line="240" w:lineRule="auto"/>
        <w:jc w:val="right"/>
        <w:rPr>
          <w:rFonts w:ascii="Arial" w:hAnsi="Arial" w:cs="Arial"/>
        </w:rPr>
      </w:pPr>
    </w:p>
    <w:p w14:paraId="76BBEBBC" w14:textId="3851B94E" w:rsidR="00C0682F" w:rsidRDefault="00C0682F" w:rsidP="00C0682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224F788B" w14:textId="7BF45CFB" w:rsidR="00C0682F" w:rsidRPr="00D747A2" w:rsidRDefault="00C0682F" w:rsidP="00C0682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31090E">
        <w:rPr>
          <w:rFonts w:ascii="Arial" w:hAnsi="Arial" w:cs="Arial"/>
          <w:b/>
          <w:bCs/>
        </w:rPr>
        <w:t xml:space="preserve"> </w:t>
      </w:r>
      <w:r w:rsidR="0031090E" w:rsidRPr="0031090E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5DD0400A" w14:textId="77777777" w:rsidR="00C0682F" w:rsidRPr="002D104D" w:rsidRDefault="00C0682F" w:rsidP="00C0682F">
      <w:pPr>
        <w:spacing w:after="0" w:line="240" w:lineRule="auto"/>
        <w:jc w:val="both"/>
        <w:rPr>
          <w:rFonts w:ascii="Arial" w:hAnsi="Arial" w:cs="Arial"/>
        </w:rPr>
      </w:pPr>
    </w:p>
    <w:p w14:paraId="1935ADC8" w14:textId="77777777" w:rsidR="00C0682F" w:rsidRPr="00C6422C" w:rsidRDefault="00C0682F" w:rsidP="00C0682F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0288" behindDoc="1" locked="0" layoutInCell="1" allowOverlap="1" wp14:anchorId="2195BEEC" wp14:editId="08CA297F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588595" w14:textId="77777777" w:rsidR="00C0682F" w:rsidRPr="00C6422C" w:rsidRDefault="00C0682F" w:rsidP="00C0682F">
      <w:pPr>
        <w:spacing w:line="240" w:lineRule="auto"/>
        <w:jc w:val="right"/>
        <w:rPr>
          <w:rFonts w:ascii="Arial" w:hAnsi="Arial" w:cs="Arial"/>
        </w:rPr>
      </w:pPr>
    </w:p>
    <w:p w14:paraId="4E097A3F" w14:textId="77777777" w:rsidR="00C0682F" w:rsidRPr="00C6422C" w:rsidRDefault="00C0682F" w:rsidP="00C0682F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5CA3A9E9" w14:textId="77777777" w:rsidR="00C0682F" w:rsidRPr="009B122E" w:rsidRDefault="00C0682F" w:rsidP="00C0682F">
      <w:pPr>
        <w:spacing w:line="240" w:lineRule="auto"/>
        <w:jc w:val="right"/>
        <w:rPr>
          <w:rFonts w:ascii="Arial" w:hAnsi="Arial" w:cs="Arial"/>
          <w:sz w:val="20"/>
        </w:rPr>
      </w:pPr>
    </w:p>
    <w:p w14:paraId="0DBA467C" w14:textId="77777777" w:rsidR="00C0682F" w:rsidRPr="00A36298" w:rsidRDefault="00C0682F" w:rsidP="00C0682F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E2EB9AC" w14:textId="77777777" w:rsidR="00C0682F" w:rsidRPr="0080324D" w:rsidRDefault="00C0682F" w:rsidP="00C0682F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C0682F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7EF7" w14:textId="77777777" w:rsidR="00683DB5" w:rsidRDefault="00683DB5" w:rsidP="005D3A40">
      <w:pPr>
        <w:spacing w:after="0" w:line="240" w:lineRule="auto"/>
      </w:pPr>
      <w:r>
        <w:separator/>
      </w:r>
    </w:p>
  </w:endnote>
  <w:endnote w:type="continuationSeparator" w:id="0">
    <w:p w14:paraId="0AAF919A" w14:textId="77777777" w:rsidR="00683DB5" w:rsidRDefault="00683DB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D6B0A" w14:textId="77777777" w:rsidR="00683DB5" w:rsidRDefault="00683DB5" w:rsidP="005D3A40">
      <w:pPr>
        <w:spacing w:after="0" w:line="240" w:lineRule="auto"/>
      </w:pPr>
      <w:r>
        <w:separator/>
      </w:r>
    </w:p>
  </w:footnote>
  <w:footnote w:type="continuationSeparator" w:id="0">
    <w:p w14:paraId="73EAB06A" w14:textId="77777777" w:rsidR="00683DB5" w:rsidRDefault="00683DB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7777777" w:rsidR="00E5291D" w:rsidRDefault="00E5291D" w:rsidP="00E5291D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0D3C"/>
    <w:rsid w:val="00034926"/>
    <w:rsid w:val="000379A3"/>
    <w:rsid w:val="00051FD4"/>
    <w:rsid w:val="0007736A"/>
    <w:rsid w:val="0009265F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862B7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62EA9"/>
    <w:rsid w:val="002830D1"/>
    <w:rsid w:val="002839FB"/>
    <w:rsid w:val="00291A49"/>
    <w:rsid w:val="00293984"/>
    <w:rsid w:val="00296642"/>
    <w:rsid w:val="002A7B8D"/>
    <w:rsid w:val="002C74A2"/>
    <w:rsid w:val="003013AE"/>
    <w:rsid w:val="003048F3"/>
    <w:rsid w:val="0031090E"/>
    <w:rsid w:val="00343C26"/>
    <w:rsid w:val="00346914"/>
    <w:rsid w:val="00351169"/>
    <w:rsid w:val="00351F41"/>
    <w:rsid w:val="00354DA9"/>
    <w:rsid w:val="003619C4"/>
    <w:rsid w:val="003637EF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431600"/>
    <w:rsid w:val="004370B6"/>
    <w:rsid w:val="004375E5"/>
    <w:rsid w:val="004412F2"/>
    <w:rsid w:val="00450143"/>
    <w:rsid w:val="0046558A"/>
    <w:rsid w:val="00471591"/>
    <w:rsid w:val="004847DA"/>
    <w:rsid w:val="004D1346"/>
    <w:rsid w:val="004D26C7"/>
    <w:rsid w:val="004D79DB"/>
    <w:rsid w:val="004E0E1A"/>
    <w:rsid w:val="004F0833"/>
    <w:rsid w:val="0050200B"/>
    <w:rsid w:val="005133A2"/>
    <w:rsid w:val="00513642"/>
    <w:rsid w:val="00525E85"/>
    <w:rsid w:val="00535C4D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3DB5"/>
    <w:rsid w:val="00685159"/>
    <w:rsid w:val="00693DB2"/>
    <w:rsid w:val="006A501F"/>
    <w:rsid w:val="006B72ED"/>
    <w:rsid w:val="006C5E17"/>
    <w:rsid w:val="006E02BD"/>
    <w:rsid w:val="006E08BA"/>
    <w:rsid w:val="006E238A"/>
    <w:rsid w:val="00722D9E"/>
    <w:rsid w:val="0075312A"/>
    <w:rsid w:val="00762C13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57B2"/>
    <w:rsid w:val="007F6808"/>
    <w:rsid w:val="0080324D"/>
    <w:rsid w:val="008141B2"/>
    <w:rsid w:val="00820649"/>
    <w:rsid w:val="008331CB"/>
    <w:rsid w:val="00842C51"/>
    <w:rsid w:val="0086229F"/>
    <w:rsid w:val="008737BB"/>
    <w:rsid w:val="00877925"/>
    <w:rsid w:val="00882E34"/>
    <w:rsid w:val="0089381D"/>
    <w:rsid w:val="008A3060"/>
    <w:rsid w:val="008B0BAD"/>
    <w:rsid w:val="008B2283"/>
    <w:rsid w:val="008C2254"/>
    <w:rsid w:val="00903A67"/>
    <w:rsid w:val="009312B0"/>
    <w:rsid w:val="00931363"/>
    <w:rsid w:val="0093441B"/>
    <w:rsid w:val="00962EFB"/>
    <w:rsid w:val="00963588"/>
    <w:rsid w:val="00987E48"/>
    <w:rsid w:val="00991432"/>
    <w:rsid w:val="00991FE7"/>
    <w:rsid w:val="009B315E"/>
    <w:rsid w:val="009D03EB"/>
    <w:rsid w:val="009E30B2"/>
    <w:rsid w:val="009F46E7"/>
    <w:rsid w:val="009F4B9D"/>
    <w:rsid w:val="00A11A31"/>
    <w:rsid w:val="00A213E7"/>
    <w:rsid w:val="00A22935"/>
    <w:rsid w:val="00A36298"/>
    <w:rsid w:val="00A5028E"/>
    <w:rsid w:val="00A55A9E"/>
    <w:rsid w:val="00A775FC"/>
    <w:rsid w:val="00A91ECA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959B5"/>
    <w:rsid w:val="00BA7AE7"/>
    <w:rsid w:val="00C04715"/>
    <w:rsid w:val="00C0682F"/>
    <w:rsid w:val="00C10796"/>
    <w:rsid w:val="00C1433E"/>
    <w:rsid w:val="00C245A6"/>
    <w:rsid w:val="00C418FC"/>
    <w:rsid w:val="00C454F2"/>
    <w:rsid w:val="00C47443"/>
    <w:rsid w:val="00C62BB1"/>
    <w:rsid w:val="00C6357A"/>
    <w:rsid w:val="00C6422C"/>
    <w:rsid w:val="00C65B51"/>
    <w:rsid w:val="00C877AA"/>
    <w:rsid w:val="00C9746B"/>
    <w:rsid w:val="00C976E6"/>
    <w:rsid w:val="00C9771F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51ECD"/>
    <w:rsid w:val="00D655A7"/>
    <w:rsid w:val="00D700B5"/>
    <w:rsid w:val="00D96AA1"/>
    <w:rsid w:val="00DC0F71"/>
    <w:rsid w:val="00DC5F1F"/>
    <w:rsid w:val="00DE4B01"/>
    <w:rsid w:val="00DF6973"/>
    <w:rsid w:val="00E00120"/>
    <w:rsid w:val="00E0148D"/>
    <w:rsid w:val="00E027B0"/>
    <w:rsid w:val="00E06AE2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10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22</cp:revision>
  <cp:lastPrinted>2018-09-13T19:00:00Z</cp:lastPrinted>
  <dcterms:created xsi:type="dcterms:W3CDTF">2022-06-18T23:20:00Z</dcterms:created>
  <dcterms:modified xsi:type="dcterms:W3CDTF">2024-08-27T20:49:00Z</dcterms:modified>
</cp:coreProperties>
</file>